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038" w:rsidRPr="00EE626F" w:rsidRDefault="00582038" w:rsidP="00E46F9B">
      <w:pPr>
        <w:pStyle w:val="NoSpacing"/>
        <w:jc w:val="center"/>
        <w:rPr>
          <w:rFonts w:ascii="Times New Roman" w:hAnsi="Times New Roman" w:cs="Times New Roman"/>
          <w:b/>
          <w:bCs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514.85pt;margin-top:19.1pt;width:2in;height:2in;z-index:251658240;visibility:visible;mso-wrap-style:none" filled="f" stroked="f">
            <v:textbox style="mso-fit-shape-to-text:t">
              <w:txbxContent>
                <w:p w:rsidR="00582038" w:rsidRPr="00692FCD" w:rsidRDefault="00582038" w:rsidP="00E46F9B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/>
                      <w:bCs/>
                      <w:sz w:val="72"/>
                      <w:szCs w:val="72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72"/>
                      <w:szCs w:val="72"/>
                    </w:rPr>
                    <w:t>A</w:t>
                  </w:r>
                </w:p>
              </w:txbxContent>
            </v:textbox>
          </v:shape>
        </w:pict>
      </w:r>
      <w:r w:rsidRPr="00EE626F">
        <w:rPr>
          <w:rFonts w:ascii="Times New Roman" w:hAnsi="Times New Roman" w:cs="Times New Roman"/>
          <w:b/>
          <w:bCs/>
        </w:rPr>
        <w:t>YATAĞAN GAZİ ANATOLIAN HIGH SCHOOL</w:t>
      </w:r>
    </w:p>
    <w:p w:rsidR="00582038" w:rsidRPr="00EE626F" w:rsidRDefault="00582038" w:rsidP="00E46F9B">
      <w:pPr>
        <w:pStyle w:val="NoSpacing"/>
        <w:jc w:val="center"/>
        <w:rPr>
          <w:rFonts w:ascii="Times New Roman" w:hAnsi="Times New Roman" w:cs="Times New Roman"/>
          <w:b/>
          <w:bCs/>
        </w:rPr>
      </w:pPr>
      <w:r w:rsidRPr="00EE626F">
        <w:rPr>
          <w:rFonts w:ascii="Times New Roman" w:hAnsi="Times New Roman" w:cs="Times New Roman"/>
          <w:b/>
          <w:bCs/>
        </w:rPr>
        <w:t>2011-2012 ACADEMIC YEAR</w:t>
      </w:r>
    </w:p>
    <w:p w:rsidR="00582038" w:rsidRPr="00EE626F" w:rsidRDefault="00582038" w:rsidP="00E46F9B">
      <w:pPr>
        <w:pStyle w:val="NoSpacing"/>
        <w:jc w:val="center"/>
        <w:rPr>
          <w:rFonts w:ascii="Times New Roman" w:hAnsi="Times New Roman" w:cs="Times New Roman"/>
          <w:b/>
          <w:bCs/>
        </w:rPr>
      </w:pPr>
      <w:r w:rsidRPr="00EE626F">
        <w:rPr>
          <w:rFonts w:ascii="Times New Roman" w:hAnsi="Times New Roman" w:cs="Times New Roman"/>
          <w:b/>
          <w:bCs/>
        </w:rPr>
        <w:t>9</w:t>
      </w:r>
      <w:r w:rsidRPr="00EE626F">
        <w:rPr>
          <w:rFonts w:ascii="Times New Roman" w:hAnsi="Times New Roman" w:cs="Times New Roman"/>
          <w:b/>
          <w:bCs/>
          <w:vertAlign w:val="superscript"/>
        </w:rPr>
        <w:t>TH</w:t>
      </w:r>
      <w:r w:rsidRPr="00EE626F">
        <w:rPr>
          <w:rFonts w:ascii="Times New Roman" w:hAnsi="Times New Roman" w:cs="Times New Roman"/>
          <w:b/>
          <w:bCs/>
        </w:rPr>
        <w:t xml:space="preserve"> GRADES </w:t>
      </w:r>
      <w:r>
        <w:rPr>
          <w:rFonts w:ascii="Times New Roman" w:hAnsi="Times New Roman" w:cs="Times New Roman"/>
          <w:b/>
          <w:bCs/>
        </w:rPr>
        <w:t>2</w:t>
      </w:r>
      <w:r w:rsidRPr="00E46F9B">
        <w:rPr>
          <w:rFonts w:ascii="Times New Roman" w:hAnsi="Times New Roman" w:cs="Times New Roman"/>
          <w:b/>
          <w:bCs/>
          <w:vertAlign w:val="superscript"/>
        </w:rPr>
        <w:t>ND</w:t>
      </w:r>
      <w:r>
        <w:rPr>
          <w:rFonts w:ascii="Times New Roman" w:hAnsi="Times New Roman" w:cs="Times New Roman"/>
          <w:b/>
          <w:bCs/>
        </w:rPr>
        <w:t xml:space="preserve"> TERM </w:t>
      </w:r>
      <w:r w:rsidRPr="00EE626F">
        <w:rPr>
          <w:rFonts w:ascii="Times New Roman" w:hAnsi="Times New Roman" w:cs="Times New Roman"/>
          <w:b/>
          <w:bCs/>
        </w:rPr>
        <w:t>1</w:t>
      </w:r>
      <w:r w:rsidRPr="00EE626F">
        <w:rPr>
          <w:rFonts w:ascii="Times New Roman" w:hAnsi="Times New Roman" w:cs="Times New Roman"/>
          <w:b/>
          <w:bCs/>
          <w:vertAlign w:val="superscript"/>
        </w:rPr>
        <w:t>ST</w:t>
      </w:r>
      <w:r w:rsidRPr="00EE626F">
        <w:rPr>
          <w:rFonts w:ascii="Times New Roman" w:hAnsi="Times New Roman" w:cs="Times New Roman"/>
          <w:b/>
          <w:bCs/>
        </w:rPr>
        <w:t xml:space="preserve"> WRITTEN EXAM</w:t>
      </w:r>
    </w:p>
    <w:p w:rsidR="00582038" w:rsidRPr="00EE626F" w:rsidRDefault="00582038" w:rsidP="00E46F9B">
      <w:pPr>
        <w:pStyle w:val="NoSpacing"/>
        <w:rPr>
          <w:rFonts w:ascii="Times New Roman" w:hAnsi="Times New Roman" w:cs="Times New Roman"/>
          <w:b/>
          <w:bCs/>
        </w:rPr>
      </w:pPr>
      <w:r w:rsidRPr="00EE626F">
        <w:rPr>
          <w:rFonts w:ascii="Times New Roman" w:hAnsi="Times New Roman" w:cs="Times New Roman"/>
          <w:b/>
          <w:bCs/>
        </w:rPr>
        <w:t>NAME</w:t>
      </w:r>
      <w:r w:rsidRPr="00EE626F">
        <w:rPr>
          <w:rFonts w:ascii="Times New Roman" w:hAnsi="Times New Roman" w:cs="Times New Roman"/>
          <w:b/>
          <w:bCs/>
        </w:rPr>
        <w:tab/>
      </w:r>
      <w:r w:rsidRPr="00EE626F">
        <w:rPr>
          <w:rFonts w:ascii="Times New Roman" w:hAnsi="Times New Roman" w:cs="Times New Roman"/>
          <w:b/>
          <w:bCs/>
        </w:rPr>
        <w:tab/>
        <w:t>:</w:t>
      </w:r>
      <w:r w:rsidRPr="00EE626F">
        <w:rPr>
          <w:rFonts w:ascii="Times New Roman" w:hAnsi="Times New Roman" w:cs="Times New Roman"/>
          <w:b/>
          <w:bCs/>
        </w:rPr>
        <w:tab/>
      </w:r>
      <w:r w:rsidRPr="00EE626F">
        <w:rPr>
          <w:rFonts w:ascii="Times New Roman" w:hAnsi="Times New Roman" w:cs="Times New Roman"/>
          <w:b/>
          <w:bCs/>
        </w:rPr>
        <w:tab/>
      </w:r>
      <w:r w:rsidRPr="00EE626F">
        <w:rPr>
          <w:rFonts w:ascii="Times New Roman" w:hAnsi="Times New Roman" w:cs="Times New Roman"/>
          <w:b/>
          <w:bCs/>
        </w:rPr>
        <w:tab/>
      </w:r>
      <w:r w:rsidRPr="00EE626F">
        <w:rPr>
          <w:rFonts w:ascii="Times New Roman" w:hAnsi="Times New Roman" w:cs="Times New Roman"/>
          <w:b/>
          <w:bCs/>
        </w:rPr>
        <w:tab/>
      </w:r>
      <w:r w:rsidRPr="00EE626F">
        <w:rPr>
          <w:rFonts w:ascii="Times New Roman" w:hAnsi="Times New Roman" w:cs="Times New Roman"/>
          <w:b/>
          <w:bCs/>
        </w:rPr>
        <w:tab/>
      </w:r>
      <w:r w:rsidRPr="00EE626F">
        <w:rPr>
          <w:rFonts w:ascii="Times New Roman" w:hAnsi="Times New Roman" w:cs="Times New Roman"/>
          <w:b/>
          <w:bCs/>
        </w:rPr>
        <w:tab/>
      </w:r>
      <w:r w:rsidRPr="00EE626F">
        <w:rPr>
          <w:rFonts w:ascii="Times New Roman" w:hAnsi="Times New Roman" w:cs="Times New Roman"/>
          <w:b/>
          <w:bCs/>
        </w:rPr>
        <w:tab/>
      </w:r>
      <w:r w:rsidRPr="00EE626F">
        <w:rPr>
          <w:rFonts w:ascii="Times New Roman" w:hAnsi="Times New Roman" w:cs="Times New Roman"/>
          <w:b/>
          <w:bCs/>
        </w:rPr>
        <w:tab/>
      </w:r>
      <w:r w:rsidRPr="00EE626F">
        <w:rPr>
          <w:rFonts w:ascii="Times New Roman" w:hAnsi="Times New Roman" w:cs="Times New Roman"/>
          <w:b/>
          <w:bCs/>
        </w:rPr>
        <w:tab/>
        <w:t>DATE:</w:t>
      </w:r>
      <w:r w:rsidRPr="00D632AE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….03.2012</w:t>
      </w:r>
    </w:p>
    <w:p w:rsidR="00582038" w:rsidRPr="00EE626F" w:rsidRDefault="00582038" w:rsidP="00E46F9B">
      <w:pPr>
        <w:pStyle w:val="NoSpacing"/>
        <w:rPr>
          <w:rFonts w:ascii="Times New Roman" w:hAnsi="Times New Roman" w:cs="Times New Roman"/>
          <w:b/>
          <w:bCs/>
        </w:rPr>
      </w:pPr>
      <w:r w:rsidRPr="00EE626F">
        <w:rPr>
          <w:rFonts w:ascii="Times New Roman" w:hAnsi="Times New Roman" w:cs="Times New Roman"/>
          <w:b/>
          <w:bCs/>
        </w:rPr>
        <w:t>NUMBER</w:t>
      </w:r>
      <w:r w:rsidRPr="00EE626F">
        <w:rPr>
          <w:rFonts w:ascii="Times New Roman" w:hAnsi="Times New Roman" w:cs="Times New Roman"/>
          <w:b/>
          <w:bCs/>
        </w:rPr>
        <w:tab/>
        <w:t>:</w:t>
      </w:r>
    </w:p>
    <w:p w:rsidR="00582038" w:rsidRDefault="00582038" w:rsidP="00E46F9B">
      <w:pPr>
        <w:pStyle w:val="NoSpacing"/>
        <w:rPr>
          <w:rFonts w:ascii="Times New Roman" w:hAnsi="Times New Roman" w:cs="Times New Roman"/>
          <w:b/>
          <w:bCs/>
        </w:rPr>
      </w:pPr>
      <w:r w:rsidRPr="00EE626F">
        <w:rPr>
          <w:rFonts w:ascii="Times New Roman" w:hAnsi="Times New Roman" w:cs="Times New Roman"/>
          <w:b/>
          <w:bCs/>
        </w:rPr>
        <w:t>CLASS</w:t>
      </w:r>
      <w:r w:rsidRPr="00EE626F">
        <w:rPr>
          <w:rFonts w:ascii="Times New Roman" w:hAnsi="Times New Roman" w:cs="Times New Roman"/>
          <w:b/>
          <w:bCs/>
        </w:rPr>
        <w:tab/>
        <w:t>:</w:t>
      </w:r>
      <w:r w:rsidRPr="00EE626F">
        <w:rPr>
          <w:rFonts w:ascii="Times New Roman" w:hAnsi="Times New Roman" w:cs="Times New Roman"/>
          <w:b/>
          <w:bCs/>
        </w:rPr>
        <w:tab/>
      </w:r>
      <w:r w:rsidRPr="00EE626F">
        <w:rPr>
          <w:rFonts w:ascii="Times New Roman" w:hAnsi="Times New Roman" w:cs="Times New Roman"/>
          <w:b/>
          <w:bCs/>
        </w:rPr>
        <w:tab/>
      </w:r>
      <w:r w:rsidRPr="00EE626F">
        <w:rPr>
          <w:rFonts w:ascii="Times New Roman" w:hAnsi="Times New Roman" w:cs="Times New Roman"/>
          <w:b/>
          <w:bCs/>
        </w:rPr>
        <w:tab/>
      </w:r>
      <w:r w:rsidRPr="00EE626F">
        <w:rPr>
          <w:rFonts w:ascii="Times New Roman" w:hAnsi="Times New Roman" w:cs="Times New Roman"/>
          <w:b/>
          <w:bCs/>
        </w:rPr>
        <w:tab/>
      </w:r>
      <w:r w:rsidRPr="00EE626F">
        <w:rPr>
          <w:rFonts w:ascii="Times New Roman" w:hAnsi="Times New Roman" w:cs="Times New Roman"/>
          <w:b/>
          <w:bCs/>
        </w:rPr>
        <w:tab/>
      </w:r>
      <w:r w:rsidRPr="00EE626F">
        <w:rPr>
          <w:rFonts w:ascii="Times New Roman" w:hAnsi="Times New Roman" w:cs="Times New Roman"/>
          <w:b/>
          <w:bCs/>
        </w:rPr>
        <w:tab/>
      </w:r>
      <w:r w:rsidRPr="00EE626F">
        <w:rPr>
          <w:rFonts w:ascii="Times New Roman" w:hAnsi="Times New Roman" w:cs="Times New Roman"/>
          <w:b/>
          <w:bCs/>
        </w:rPr>
        <w:tab/>
      </w:r>
      <w:r w:rsidRPr="00EE626F">
        <w:rPr>
          <w:rFonts w:ascii="Times New Roman" w:hAnsi="Times New Roman" w:cs="Times New Roman"/>
          <w:b/>
          <w:bCs/>
        </w:rPr>
        <w:tab/>
      </w:r>
      <w:r w:rsidRPr="00EE626F">
        <w:rPr>
          <w:rFonts w:ascii="Times New Roman" w:hAnsi="Times New Roman" w:cs="Times New Roman"/>
          <w:b/>
          <w:bCs/>
        </w:rPr>
        <w:tab/>
        <w:t>MARK:</w:t>
      </w:r>
    </w:p>
    <w:p w:rsidR="00582038" w:rsidRPr="00401214" w:rsidRDefault="00582038" w:rsidP="00D5013D">
      <w:pPr>
        <w:pStyle w:val="NoSpacing"/>
        <w:shd w:val="clear" w:color="auto" w:fill="FFFFFF"/>
        <w:rPr>
          <w:rFonts w:ascii="Times New Roman" w:hAnsi="Times New Roman" w:cs="Times New Roman"/>
          <w:b/>
          <w:bCs/>
          <w:sz w:val="28"/>
          <w:szCs w:val="28"/>
        </w:rPr>
      </w:pPr>
      <w:hyperlink r:id="rId5" w:history="1">
        <w:r>
          <w:rPr>
            <w:rStyle w:val="Hyperlink"/>
          </w:rPr>
          <w:t>www.sorubak.com</w:t>
        </w:r>
      </w:hyperlink>
      <w:r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401214">
        <w:rPr>
          <w:rFonts w:ascii="Times New Roman" w:hAnsi="Times New Roman" w:cs="Times New Roman"/>
          <w:b/>
          <w:bCs/>
          <w:sz w:val="28"/>
          <w:szCs w:val="28"/>
        </w:rPr>
        <w:t>GRAMMAR</w:t>
      </w:r>
    </w:p>
    <w:p w:rsidR="00582038" w:rsidRPr="00CD001E" w:rsidRDefault="00582038" w:rsidP="00D5013D">
      <w:pPr>
        <w:shd w:val="clear" w:color="auto" w:fill="D9D9D9"/>
        <w:rPr>
          <w:b/>
          <w:bCs/>
          <w:i/>
          <w:iCs/>
        </w:rPr>
      </w:pPr>
      <w:r>
        <w:rPr>
          <w:b/>
          <w:bCs/>
        </w:rPr>
        <w:t>A.</w:t>
      </w:r>
      <w:r w:rsidRPr="00CD001E">
        <w:rPr>
          <w:b/>
          <w:bCs/>
        </w:rPr>
        <w:t xml:space="preserve">Complete the sentences with </w:t>
      </w:r>
      <w:r w:rsidRPr="00CD001E">
        <w:rPr>
          <w:b/>
          <w:bCs/>
          <w:i/>
          <w:iCs/>
        </w:rPr>
        <w:t>and, so, but</w:t>
      </w:r>
      <w:r w:rsidRPr="00CD001E">
        <w:rPr>
          <w:b/>
          <w:bCs/>
        </w:rPr>
        <w:t xml:space="preserve"> or </w:t>
      </w:r>
      <w:r w:rsidRPr="00CD001E">
        <w:rPr>
          <w:b/>
          <w:bCs/>
          <w:i/>
          <w:iCs/>
        </w:rPr>
        <w:t>because.</w:t>
      </w:r>
    </w:p>
    <w:p w:rsidR="00582038" w:rsidRPr="000F640D" w:rsidRDefault="00582038" w:rsidP="00A66D52">
      <w:pPr>
        <w:rPr>
          <w:b/>
          <w:bCs/>
        </w:rPr>
      </w:pPr>
    </w:p>
    <w:p w:rsidR="00582038" w:rsidRDefault="00582038" w:rsidP="00EB4FB9">
      <w:pPr>
        <w:spacing w:line="276" w:lineRule="auto"/>
      </w:pPr>
      <w:r>
        <w:t xml:space="preserve"> 1. I speak English, _______ I don’t speak French.</w:t>
      </w:r>
    </w:p>
    <w:p w:rsidR="00582038" w:rsidRDefault="00582038" w:rsidP="00EB4FB9">
      <w:pPr>
        <w:spacing w:line="276" w:lineRule="auto"/>
      </w:pPr>
      <w:r>
        <w:t xml:space="preserve"> 2. I feel tired, ________ I am not going to play football.</w:t>
      </w:r>
    </w:p>
    <w:p w:rsidR="00582038" w:rsidRDefault="00582038" w:rsidP="00EB4FB9">
      <w:pPr>
        <w:spacing w:line="276" w:lineRule="auto"/>
      </w:pPr>
      <w:r>
        <w:t xml:space="preserve"> 3. Jennifer doesn’t eat any desserts __________ she’s on a diet.</w:t>
      </w:r>
    </w:p>
    <w:p w:rsidR="00582038" w:rsidRDefault="00582038" w:rsidP="00EB4FB9">
      <w:pPr>
        <w:spacing w:line="276" w:lineRule="auto"/>
      </w:pPr>
      <w:r>
        <w:t xml:space="preserve"> 4. In winter people usually stay at home __________ watch TV.</w:t>
      </w:r>
    </w:p>
    <w:p w:rsidR="00582038" w:rsidRDefault="00582038"/>
    <w:p w:rsidR="00582038" w:rsidRDefault="00582038"/>
    <w:p w:rsidR="00582038" w:rsidRDefault="00582038" w:rsidP="00D5013D">
      <w:pPr>
        <w:shd w:val="clear" w:color="auto" w:fill="D9D9D9"/>
        <w:rPr>
          <w:b/>
          <w:bCs/>
          <w:i/>
          <w:iCs/>
        </w:rPr>
      </w:pPr>
      <w:r>
        <w:rPr>
          <w:b/>
          <w:bCs/>
        </w:rPr>
        <w:t>B</w:t>
      </w:r>
      <w:r w:rsidRPr="00853BB4">
        <w:rPr>
          <w:b/>
          <w:bCs/>
        </w:rPr>
        <w:t>.</w:t>
      </w:r>
      <w:r>
        <w:rPr>
          <w:b/>
          <w:bCs/>
        </w:rPr>
        <w:t xml:space="preserve"> </w:t>
      </w:r>
      <w:r w:rsidRPr="00853BB4">
        <w:rPr>
          <w:b/>
          <w:bCs/>
        </w:rPr>
        <w:t xml:space="preserve">Complete the sentences using </w:t>
      </w:r>
      <w:r w:rsidRPr="00853BB4">
        <w:rPr>
          <w:b/>
          <w:bCs/>
          <w:i/>
          <w:iCs/>
        </w:rPr>
        <w:t>must, mustn’t</w:t>
      </w:r>
      <w:r w:rsidRPr="00853BB4">
        <w:rPr>
          <w:b/>
          <w:bCs/>
        </w:rPr>
        <w:t xml:space="preserve"> or </w:t>
      </w:r>
      <w:r w:rsidRPr="00853BB4">
        <w:rPr>
          <w:b/>
          <w:bCs/>
          <w:i/>
          <w:iCs/>
        </w:rPr>
        <w:t>needen’t.</w:t>
      </w:r>
    </w:p>
    <w:p w:rsidR="00582038" w:rsidRDefault="00582038" w:rsidP="00CD001E">
      <w:pPr>
        <w:rPr>
          <w:b/>
          <w:bCs/>
          <w:i/>
          <w:iCs/>
        </w:rPr>
      </w:pPr>
    </w:p>
    <w:p w:rsidR="00582038" w:rsidRDefault="00582038" w:rsidP="00EB4FB9">
      <w:pPr>
        <w:spacing w:line="276" w:lineRule="auto"/>
      </w:pPr>
      <w:r w:rsidRPr="00853BB4">
        <w:t>1.</w:t>
      </w:r>
      <w:r>
        <w:t xml:space="preserve"> You _______ study hard today because you have got an exam tomorrow.</w:t>
      </w:r>
    </w:p>
    <w:p w:rsidR="00582038" w:rsidRDefault="00582038" w:rsidP="00EB4FB9">
      <w:pPr>
        <w:spacing w:line="276" w:lineRule="auto"/>
      </w:pPr>
      <w:r>
        <w:t>2. It’s holiday tomorrow. I __________ get up early.</w:t>
      </w:r>
    </w:p>
    <w:p w:rsidR="00582038" w:rsidRDefault="00582038" w:rsidP="00EB4FB9">
      <w:pPr>
        <w:spacing w:line="276" w:lineRule="auto"/>
      </w:pPr>
      <w:r>
        <w:t>3. This is an amazing film. You __________ watch it.</w:t>
      </w:r>
    </w:p>
    <w:p w:rsidR="00582038" w:rsidRDefault="00582038" w:rsidP="00EB4FB9">
      <w:pPr>
        <w:spacing w:line="276" w:lineRule="auto"/>
      </w:pPr>
      <w:r>
        <w:t>4. I can do my homework. You ___________ help me.</w:t>
      </w:r>
    </w:p>
    <w:p w:rsidR="00582038" w:rsidRDefault="00582038" w:rsidP="00EB4FB9">
      <w:pPr>
        <w:spacing w:line="276" w:lineRule="auto"/>
      </w:pPr>
      <w:r>
        <w:t>5. You are late for school. You ___________ hurry.</w:t>
      </w:r>
    </w:p>
    <w:p w:rsidR="00582038" w:rsidRDefault="00582038" w:rsidP="00CD001E"/>
    <w:p w:rsidR="00582038" w:rsidRDefault="00582038"/>
    <w:p w:rsidR="00582038" w:rsidRDefault="00582038" w:rsidP="00D5013D">
      <w:pPr>
        <w:shd w:val="clear" w:color="auto" w:fill="D9D9D9"/>
        <w:rPr>
          <w:b/>
          <w:bCs/>
          <w:i/>
          <w:iCs/>
        </w:rPr>
      </w:pPr>
      <w:r>
        <w:rPr>
          <w:b/>
          <w:bCs/>
        </w:rPr>
        <w:t xml:space="preserve">C. </w:t>
      </w:r>
      <w:r w:rsidRPr="00D26CE2">
        <w:rPr>
          <w:b/>
          <w:bCs/>
        </w:rPr>
        <w:t xml:space="preserve">Complete the sentences using </w:t>
      </w:r>
      <w:r w:rsidRPr="00D26CE2">
        <w:rPr>
          <w:b/>
          <w:bCs/>
          <w:i/>
          <w:iCs/>
        </w:rPr>
        <w:t>have to,  has to, don’t have to, doesn’t have to.</w:t>
      </w:r>
    </w:p>
    <w:p w:rsidR="00582038" w:rsidRPr="00D26CE2" w:rsidRDefault="00582038" w:rsidP="00EB4FB9">
      <w:pPr>
        <w:shd w:val="clear" w:color="auto" w:fill="FFFFFF"/>
        <w:rPr>
          <w:b/>
          <w:bCs/>
        </w:rPr>
      </w:pPr>
    </w:p>
    <w:p w:rsidR="00582038" w:rsidRPr="00D26CE2" w:rsidRDefault="00582038" w:rsidP="00EB4FB9">
      <w:pPr>
        <w:pStyle w:val="ListParagraph"/>
        <w:numPr>
          <w:ilvl w:val="0"/>
          <w:numId w:val="2"/>
        </w:numPr>
        <w:spacing w:line="276" w:lineRule="auto"/>
      </w:pPr>
      <w:r w:rsidRPr="00D26CE2">
        <w:t>You are a  worker here and I’m the manager. You _____________________ listen to me.</w:t>
      </w:r>
    </w:p>
    <w:p w:rsidR="00582038" w:rsidRPr="00D26CE2" w:rsidRDefault="00582038" w:rsidP="00EB4FB9">
      <w:pPr>
        <w:pStyle w:val="ListParagraph"/>
        <w:numPr>
          <w:ilvl w:val="0"/>
          <w:numId w:val="2"/>
        </w:numPr>
        <w:spacing w:line="276" w:lineRule="auto"/>
      </w:pPr>
      <w:r w:rsidRPr="00D26CE2">
        <w:t>My young brother is only five years old. He _________________ go to school</w:t>
      </w:r>
    </w:p>
    <w:p w:rsidR="00582038" w:rsidRPr="00D26CE2" w:rsidRDefault="00582038" w:rsidP="00EB4FB9">
      <w:pPr>
        <w:pStyle w:val="ListParagraph"/>
        <w:numPr>
          <w:ilvl w:val="0"/>
          <w:numId w:val="2"/>
        </w:numPr>
        <w:spacing w:line="276" w:lineRule="auto"/>
      </w:pPr>
      <w:r>
        <w:t xml:space="preserve">A: </w:t>
      </w:r>
      <w:r w:rsidRPr="00D26CE2">
        <w:t>_____________ you ________________ wear a suit  at work?</w:t>
      </w:r>
    </w:p>
    <w:p w:rsidR="00582038" w:rsidRPr="00D26CE2" w:rsidRDefault="00582038" w:rsidP="00EB4FB9">
      <w:pPr>
        <w:spacing w:line="276" w:lineRule="auto"/>
        <w:ind w:firstLine="708"/>
      </w:pPr>
      <w:r>
        <w:t xml:space="preserve">B: </w:t>
      </w:r>
      <w:r w:rsidRPr="00D26CE2">
        <w:t>No, I_______________. I can wear whatever I want.</w:t>
      </w:r>
    </w:p>
    <w:p w:rsidR="00582038" w:rsidRPr="00D26CE2" w:rsidRDefault="00582038" w:rsidP="00EB4FB9">
      <w:pPr>
        <w:pStyle w:val="ListParagraph"/>
        <w:numPr>
          <w:ilvl w:val="0"/>
          <w:numId w:val="2"/>
        </w:numPr>
        <w:spacing w:line="276" w:lineRule="auto"/>
      </w:pPr>
      <w:r w:rsidRPr="00D26CE2">
        <w:t>I don’t need much help with my homework. You___________________ help me.</w:t>
      </w:r>
    </w:p>
    <w:p w:rsidR="00582038" w:rsidRPr="00D26CE2" w:rsidRDefault="00582038" w:rsidP="00EB4FB9">
      <w:pPr>
        <w:pStyle w:val="ListParagraph"/>
        <w:numPr>
          <w:ilvl w:val="0"/>
          <w:numId w:val="2"/>
        </w:numPr>
        <w:spacing w:line="276" w:lineRule="auto"/>
      </w:pPr>
      <w:r w:rsidRPr="00D26CE2">
        <w:t>It’s Monday tomorrow, so I ___________________wake up early and go to work.</w:t>
      </w:r>
    </w:p>
    <w:p w:rsidR="00582038" w:rsidRDefault="00582038" w:rsidP="00A3009D">
      <w:pPr>
        <w:rPr>
          <w:b/>
          <w:bCs/>
        </w:rPr>
      </w:pPr>
    </w:p>
    <w:p w:rsidR="00582038" w:rsidRPr="00C815F9" w:rsidRDefault="00582038" w:rsidP="00D5013D">
      <w:pPr>
        <w:shd w:val="clear" w:color="auto" w:fill="D9D9D9"/>
        <w:rPr>
          <w:b/>
          <w:bCs/>
        </w:rPr>
      </w:pPr>
      <w:r>
        <w:rPr>
          <w:b/>
          <w:bCs/>
        </w:rPr>
        <w:t>D</w:t>
      </w:r>
      <w:r w:rsidRPr="00C815F9">
        <w:rPr>
          <w:b/>
          <w:bCs/>
        </w:rPr>
        <w:t>. Complete the conversation using the suggestions in the box.</w:t>
      </w:r>
    </w:p>
    <w:p w:rsidR="00582038" w:rsidRDefault="00582038" w:rsidP="00A3009D"/>
    <w:p w:rsidR="00582038" w:rsidRPr="00C815F9" w:rsidRDefault="00582038" w:rsidP="00A3009D">
      <w:pPr>
        <w:rPr>
          <w:b/>
          <w:bCs/>
        </w:rPr>
      </w:pPr>
      <w:r w:rsidRPr="00C815F9">
        <w:rPr>
          <w:b/>
          <w:bCs/>
        </w:rPr>
        <w:t xml:space="preserve">     Shall we _______________?           Le</w:t>
      </w:r>
      <w:r>
        <w:rPr>
          <w:b/>
          <w:bCs/>
        </w:rPr>
        <w:t xml:space="preserve">t’s __________________.   </w:t>
      </w:r>
      <w:r w:rsidRPr="00C815F9">
        <w:rPr>
          <w:b/>
          <w:bCs/>
        </w:rPr>
        <w:t xml:space="preserve"> Why don’t we __________?            </w:t>
      </w:r>
    </w:p>
    <w:p w:rsidR="00582038" w:rsidRPr="00C815F9" w:rsidRDefault="00582038" w:rsidP="00A3009D">
      <w:pPr>
        <w:rPr>
          <w:b/>
          <w:bCs/>
        </w:rPr>
      </w:pPr>
    </w:p>
    <w:p w:rsidR="00582038" w:rsidRDefault="00582038" w:rsidP="00EB4FB9">
      <w:pPr>
        <w:spacing w:line="276" w:lineRule="auto"/>
      </w:pPr>
      <w:r>
        <w:t xml:space="preserve">     A: There isn’t any food at home and I feel hungry.</w:t>
      </w:r>
    </w:p>
    <w:p w:rsidR="00582038" w:rsidRDefault="00582038" w:rsidP="00EB4FB9">
      <w:pPr>
        <w:spacing w:line="276" w:lineRule="auto"/>
      </w:pPr>
      <w:r>
        <w:t xml:space="preserve">     B: </w:t>
      </w:r>
      <w:bookmarkStart w:id="0" w:name="OLE_LINK1"/>
      <w:bookmarkStart w:id="1" w:name="OLE_LINK2"/>
      <w:r>
        <w:t>__________________________</w:t>
      </w:r>
      <w:bookmarkEnd w:id="0"/>
      <w:bookmarkEnd w:id="1"/>
      <w:r>
        <w:t xml:space="preserve"> eat fish.</w:t>
      </w:r>
    </w:p>
    <w:p w:rsidR="00582038" w:rsidRDefault="00582038" w:rsidP="00EB4FB9">
      <w:pPr>
        <w:spacing w:line="276" w:lineRule="auto"/>
      </w:pPr>
      <w:r>
        <w:t xml:space="preserve">     A: I hate fish ____________________ have a hamburger?</w:t>
      </w:r>
    </w:p>
    <w:p w:rsidR="00582038" w:rsidRDefault="00582038" w:rsidP="00EB4FB9">
      <w:pPr>
        <w:spacing w:line="276" w:lineRule="auto"/>
      </w:pPr>
      <w:r>
        <w:t xml:space="preserve">     B: That’s a good idea. What ____________________ drink?</w:t>
      </w:r>
    </w:p>
    <w:p w:rsidR="00582038" w:rsidRDefault="00582038" w:rsidP="00A3009D"/>
    <w:p w:rsidR="00582038" w:rsidRDefault="00582038" w:rsidP="00A3009D"/>
    <w:p w:rsidR="00582038" w:rsidRPr="00150567" w:rsidRDefault="00582038" w:rsidP="00D5013D">
      <w:pPr>
        <w:shd w:val="clear" w:color="auto" w:fill="D9D9D9"/>
        <w:rPr>
          <w:b/>
          <w:bCs/>
        </w:rPr>
      </w:pPr>
      <w:bookmarkStart w:id="2" w:name="OLE_LINK3"/>
      <w:bookmarkStart w:id="3" w:name="OLE_LINK4"/>
      <w:r>
        <w:rPr>
          <w:b/>
          <w:bCs/>
        </w:rPr>
        <w:t xml:space="preserve">E. </w:t>
      </w:r>
      <w:r w:rsidRPr="00150567">
        <w:rPr>
          <w:b/>
          <w:bCs/>
        </w:rPr>
        <w:t>Write the sentences with the verbs in the present continuous.</w:t>
      </w:r>
    </w:p>
    <w:bookmarkEnd w:id="2"/>
    <w:bookmarkEnd w:id="3"/>
    <w:p w:rsidR="00582038" w:rsidRPr="00150567" w:rsidRDefault="00582038" w:rsidP="00EB4FB9">
      <w:pPr>
        <w:spacing w:line="276" w:lineRule="auto"/>
      </w:pPr>
      <w:r w:rsidRPr="00150567">
        <w:t>1</w:t>
      </w:r>
      <w:r>
        <w:t>.</w:t>
      </w:r>
      <w:r w:rsidRPr="00150567">
        <w:t xml:space="preserve">John and I </w:t>
      </w:r>
      <w:r>
        <w:t>__________________________</w:t>
      </w:r>
      <w:r w:rsidRPr="00150567">
        <w:t>in a beautiful hotel, (not/stay)</w:t>
      </w:r>
    </w:p>
    <w:p w:rsidR="00582038" w:rsidRPr="00150567" w:rsidRDefault="00582038" w:rsidP="00EB4FB9">
      <w:pPr>
        <w:spacing w:line="276" w:lineRule="auto"/>
      </w:pPr>
      <w:r w:rsidRPr="00150567">
        <w:t>2</w:t>
      </w:r>
      <w:r>
        <w:t>.__________</w:t>
      </w:r>
      <w:r w:rsidRPr="00150567">
        <w:t xml:space="preserve">Annie and Joe </w:t>
      </w:r>
      <w:r>
        <w:t>___________________</w:t>
      </w:r>
      <w:r w:rsidRPr="00150567">
        <w:t xml:space="preserve"> a cake for tea? (make)</w:t>
      </w:r>
    </w:p>
    <w:p w:rsidR="00582038" w:rsidRPr="00150567" w:rsidRDefault="00582038" w:rsidP="00EB4FB9">
      <w:pPr>
        <w:spacing w:line="276" w:lineRule="auto"/>
      </w:pPr>
      <w:r w:rsidRPr="00150567">
        <w:t>3</w:t>
      </w:r>
      <w:r>
        <w:t>.</w:t>
      </w:r>
      <w:r w:rsidRPr="00150567">
        <w:t>Spencer</w:t>
      </w:r>
      <w:r>
        <w:t>__________________________</w:t>
      </w:r>
      <w:r w:rsidRPr="00150567">
        <w:t>at home today, (not/work)</w:t>
      </w:r>
    </w:p>
    <w:p w:rsidR="00582038" w:rsidRPr="00150567" w:rsidRDefault="00582038" w:rsidP="00EB4FB9">
      <w:pPr>
        <w:spacing w:line="276" w:lineRule="auto"/>
      </w:pPr>
      <w:r w:rsidRPr="00150567">
        <w:t>4</w:t>
      </w:r>
      <w:r>
        <w:t>.</w:t>
      </w:r>
      <w:r w:rsidRPr="00150567">
        <w:t>I</w:t>
      </w:r>
      <w:r>
        <w:t>__________________________</w:t>
      </w:r>
      <w:r w:rsidRPr="00150567">
        <w:t>for a letter from my parents, (wait)</w:t>
      </w:r>
    </w:p>
    <w:p w:rsidR="00582038" w:rsidRPr="00150567" w:rsidRDefault="00582038" w:rsidP="00EB4FB9">
      <w:pPr>
        <w:spacing w:line="276" w:lineRule="auto"/>
      </w:pPr>
      <w:r w:rsidRPr="00150567">
        <w:t>5</w:t>
      </w:r>
      <w:r>
        <w:t>.</w:t>
      </w:r>
      <w:r w:rsidRPr="00150567">
        <w:t xml:space="preserve">You </w:t>
      </w:r>
      <w:r>
        <w:t>__________________________</w:t>
      </w:r>
      <w:r w:rsidRPr="00150567">
        <w:t>too fast, (walk)</w:t>
      </w:r>
    </w:p>
    <w:p w:rsidR="00582038" w:rsidRPr="008C20DA" w:rsidRDefault="00582038" w:rsidP="00150567">
      <w:pPr>
        <w:tabs>
          <w:tab w:val="left" w:pos="295"/>
          <w:tab w:val="left" w:leader="dot" w:pos="1989"/>
        </w:tabs>
        <w:rPr>
          <w:b/>
          <w:bCs/>
        </w:rPr>
      </w:pPr>
    </w:p>
    <w:p w:rsidR="00582038" w:rsidRDefault="00582038" w:rsidP="00D5013D">
      <w:pPr>
        <w:shd w:val="clear" w:color="auto" w:fill="D9D9D9"/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F.</w:t>
      </w:r>
      <w:r w:rsidRPr="008C20DA">
        <w:rPr>
          <w:b/>
          <w:bCs/>
        </w:rPr>
        <w:t xml:space="preserve"> Write DON’T, DOESN’T, ISN’T, AREN’T or AM</w:t>
      </w:r>
      <w:r>
        <w:rPr>
          <w:b/>
          <w:bCs/>
        </w:rPr>
        <w:t xml:space="preserve"> NOT in the blank space in each sentence.</w:t>
      </w:r>
    </w:p>
    <w:p w:rsidR="00582038" w:rsidRPr="008C20DA" w:rsidRDefault="00582038" w:rsidP="00EB4FB9">
      <w:pPr>
        <w:spacing w:line="276" w:lineRule="auto"/>
      </w:pPr>
      <w:r>
        <w:t>1</w:t>
      </w:r>
      <w:r w:rsidRPr="008C20DA">
        <w:t xml:space="preserve">. </w:t>
      </w:r>
      <w:r>
        <w:t>I…………………</w:t>
      </w:r>
      <w:r w:rsidRPr="008C20DA">
        <w:t xml:space="preserve"> listening to the radio right now.</w:t>
      </w:r>
    </w:p>
    <w:p w:rsidR="00582038" w:rsidRPr="008C20DA" w:rsidRDefault="00582038" w:rsidP="00EB4FB9">
      <w:pPr>
        <w:spacing w:line="276" w:lineRule="auto"/>
      </w:pPr>
      <w:r>
        <w:t>2</w:t>
      </w:r>
      <w:r w:rsidRPr="008C20DA">
        <w:t xml:space="preserve">. </w:t>
      </w:r>
      <w:r>
        <w:t>I……………………</w:t>
      </w:r>
      <w:r w:rsidRPr="008C20DA">
        <w:t xml:space="preserve"> listen to the radio every evening.</w:t>
      </w:r>
    </w:p>
    <w:p w:rsidR="00582038" w:rsidRPr="008C20DA" w:rsidRDefault="00582038" w:rsidP="00EB4FB9">
      <w:pPr>
        <w:spacing w:line="276" w:lineRule="auto"/>
      </w:pPr>
      <w:r>
        <w:t>3</w:t>
      </w:r>
      <w:r w:rsidRPr="008C20DA">
        <w:t>. Mr. Johnson ………………… eating his lunch now.</w:t>
      </w:r>
    </w:p>
    <w:p w:rsidR="00582038" w:rsidRPr="008C20DA" w:rsidRDefault="00582038" w:rsidP="00EB4FB9">
      <w:pPr>
        <w:spacing w:line="276" w:lineRule="auto"/>
      </w:pPr>
      <w:r>
        <w:t>4</w:t>
      </w:r>
      <w:r w:rsidRPr="008C20DA">
        <w:t>. Mr. Johnson ………………… always eat at that place.</w:t>
      </w:r>
    </w:p>
    <w:p w:rsidR="00582038" w:rsidRPr="008C20DA" w:rsidRDefault="00582038" w:rsidP="00EB4FB9">
      <w:pPr>
        <w:spacing w:line="276" w:lineRule="auto"/>
      </w:pPr>
      <w:r>
        <w:t>5</w:t>
      </w:r>
      <w:r w:rsidRPr="008C20DA">
        <w:t>. We …………………. watching a television program now.</w:t>
      </w:r>
    </w:p>
    <w:p w:rsidR="00582038" w:rsidRPr="008C20DA" w:rsidRDefault="00582038" w:rsidP="00FF79B8">
      <w:pPr>
        <w:spacing w:line="276" w:lineRule="auto"/>
      </w:pPr>
      <w:r>
        <w:t>6</w:t>
      </w:r>
      <w:r w:rsidRPr="008C20DA">
        <w:t>. We …………………. watch television every day</w:t>
      </w:r>
      <w:r>
        <w:t>.,</w:t>
      </w:r>
    </w:p>
    <w:p w:rsidR="00582038" w:rsidRDefault="00582038" w:rsidP="008C20DA">
      <w:pPr>
        <w:rPr>
          <w:b/>
          <w:bCs/>
        </w:rPr>
      </w:pPr>
    </w:p>
    <w:p w:rsidR="00582038" w:rsidRDefault="00582038" w:rsidP="00D5013D">
      <w:pPr>
        <w:shd w:val="clear" w:color="auto" w:fill="D9D9D9"/>
        <w:rPr>
          <w:b/>
          <w:bCs/>
        </w:rPr>
      </w:pPr>
      <w:r>
        <w:rPr>
          <w:b/>
          <w:bCs/>
        </w:rPr>
        <w:t xml:space="preserve"> G. Circle the correct answer:</w:t>
      </w:r>
    </w:p>
    <w:p w:rsidR="00582038" w:rsidRPr="00DE3F90" w:rsidRDefault="00582038" w:rsidP="00EB4FB9">
      <w:pPr>
        <w:spacing w:line="360" w:lineRule="auto"/>
      </w:pPr>
      <w:r>
        <w:t>1</w:t>
      </w:r>
      <w:r w:rsidRPr="00DE3F90">
        <w:t xml:space="preserve">. Listen! Dad </w:t>
      </w:r>
      <w:r w:rsidRPr="00DE3F90">
        <w:rPr>
          <w:b/>
          <w:bCs/>
          <w:u w:val="single"/>
        </w:rPr>
        <w:t>is reading / reads</w:t>
      </w:r>
      <w:r w:rsidRPr="00DE3F90">
        <w:t xml:space="preserve"> a story to Ricky.</w:t>
      </w:r>
    </w:p>
    <w:p w:rsidR="00582038" w:rsidRPr="00DE3F90" w:rsidRDefault="00582038" w:rsidP="00EB4FB9">
      <w:pPr>
        <w:spacing w:line="360" w:lineRule="auto"/>
      </w:pPr>
      <w:r>
        <w:t>2</w:t>
      </w:r>
      <w:r w:rsidRPr="00DE3F90">
        <w:t xml:space="preserve">. Mr. Michael usually </w:t>
      </w:r>
      <w:r w:rsidRPr="00DE3F90">
        <w:rPr>
          <w:b/>
          <w:bCs/>
          <w:u w:val="single"/>
        </w:rPr>
        <w:t>is growing / grows</w:t>
      </w:r>
      <w:r w:rsidRPr="00DE3F90">
        <w:t xml:space="preserve"> roses in his garden.</w:t>
      </w:r>
    </w:p>
    <w:p w:rsidR="00582038" w:rsidRPr="00DE3F90" w:rsidRDefault="00582038" w:rsidP="00EB4FB9">
      <w:pPr>
        <w:spacing w:line="360" w:lineRule="auto"/>
      </w:pPr>
      <w:r>
        <w:t>3</w:t>
      </w:r>
      <w:r w:rsidRPr="00DE3F90">
        <w:t xml:space="preserve">. They </w:t>
      </w:r>
      <w:r w:rsidRPr="00DE3F90">
        <w:rPr>
          <w:b/>
          <w:bCs/>
          <w:u w:val="single"/>
        </w:rPr>
        <w:t>are building / build</w:t>
      </w:r>
      <w:r w:rsidRPr="00DE3F90">
        <w:t xml:space="preserve"> a new house on the hill now.</w:t>
      </w:r>
    </w:p>
    <w:p w:rsidR="00582038" w:rsidRPr="00DE3F90" w:rsidRDefault="00582038" w:rsidP="00EB4FB9">
      <w:pPr>
        <w:spacing w:line="360" w:lineRule="auto"/>
      </w:pPr>
      <w:r>
        <w:t>4</w:t>
      </w:r>
      <w:r w:rsidRPr="00DE3F90">
        <w:t xml:space="preserve">. Maria </w:t>
      </w:r>
      <w:r w:rsidRPr="00DE3F90">
        <w:rPr>
          <w:b/>
          <w:bCs/>
          <w:u w:val="single"/>
        </w:rPr>
        <w:t>is drinking / drinks</w:t>
      </w:r>
      <w:r w:rsidRPr="00DE3F90">
        <w:t xml:space="preserve"> milk every morning.</w:t>
      </w:r>
    </w:p>
    <w:p w:rsidR="00582038" w:rsidRDefault="00582038" w:rsidP="00EB4FB9">
      <w:pPr>
        <w:spacing w:line="360" w:lineRule="auto"/>
      </w:pPr>
      <w:r>
        <w:t>5</w:t>
      </w:r>
      <w:r w:rsidRPr="00DE3F90">
        <w:t xml:space="preserve">. Look! Nick </w:t>
      </w:r>
      <w:r w:rsidRPr="00DE3F90">
        <w:rPr>
          <w:b/>
          <w:bCs/>
          <w:u w:val="single"/>
        </w:rPr>
        <w:t>is running / runs</w:t>
      </w:r>
      <w:r w:rsidRPr="00DE3F90">
        <w:t xml:space="preserve"> down the hill</w:t>
      </w:r>
      <w:r>
        <w:t>.</w:t>
      </w:r>
    </w:p>
    <w:p w:rsidR="00582038" w:rsidRPr="00DE3F90" w:rsidRDefault="00582038" w:rsidP="00DE3F90"/>
    <w:p w:rsidR="00582038" w:rsidRPr="005D4003" w:rsidRDefault="00582038" w:rsidP="00D5013D">
      <w:pPr>
        <w:shd w:val="clear" w:color="auto" w:fill="D9D9D9"/>
        <w:rPr>
          <w:b/>
          <w:bCs/>
        </w:rPr>
      </w:pPr>
      <w:r>
        <w:rPr>
          <w:b/>
          <w:bCs/>
        </w:rPr>
        <w:t>H.</w:t>
      </w:r>
      <w:r w:rsidRPr="005D4003">
        <w:rPr>
          <w:b/>
          <w:bCs/>
        </w:rPr>
        <w:t xml:space="preserve"> Fill in SOME, ANY, MUCH or MANY.</w:t>
      </w:r>
    </w:p>
    <w:p w:rsidR="00582038" w:rsidRPr="00E77E3F" w:rsidRDefault="00582038" w:rsidP="00EB4FB9">
      <w:pPr>
        <w:spacing w:line="276" w:lineRule="auto"/>
      </w:pPr>
      <w:r>
        <w:t>1</w:t>
      </w:r>
      <w:r w:rsidRPr="00E77E3F">
        <w:t>. A: I’d like …………………… olive oil.</w:t>
      </w:r>
    </w:p>
    <w:p w:rsidR="00582038" w:rsidRDefault="00582038" w:rsidP="00EB4FB9">
      <w:pPr>
        <w:spacing w:line="276" w:lineRule="auto"/>
      </w:pPr>
      <w:r w:rsidRPr="00E77E3F">
        <w:t>B: How ……………………… do you need?</w:t>
      </w:r>
    </w:p>
    <w:p w:rsidR="00582038" w:rsidRPr="00417480" w:rsidRDefault="00582038" w:rsidP="00EB4FB9">
      <w:pPr>
        <w:spacing w:line="276" w:lineRule="auto"/>
      </w:pPr>
      <w:r w:rsidRPr="00417480">
        <w:t>A:</w:t>
      </w:r>
      <w:r w:rsidRPr="00E77E3F">
        <w:t xml:space="preserve"> </w:t>
      </w:r>
      <w:r w:rsidRPr="00417480">
        <w:t>Half a bottle</w:t>
      </w:r>
      <w:r>
        <w:t>.</w:t>
      </w:r>
      <w:r w:rsidRPr="00417480">
        <w:t xml:space="preserve"> Are there ……………………… tomatoes?</w:t>
      </w:r>
    </w:p>
    <w:p w:rsidR="00582038" w:rsidRPr="00417480" w:rsidRDefault="00582038" w:rsidP="00EB4FB9">
      <w:pPr>
        <w:spacing w:line="276" w:lineRule="auto"/>
      </w:pPr>
      <w:r w:rsidRPr="00417480">
        <w:t>B: Certainly. How …………………… do you need?</w:t>
      </w:r>
    </w:p>
    <w:p w:rsidR="00582038" w:rsidRPr="00417480" w:rsidRDefault="00582038" w:rsidP="00EB4FB9">
      <w:pPr>
        <w:spacing w:line="276" w:lineRule="auto"/>
      </w:pPr>
      <w:r w:rsidRPr="00417480">
        <w:t>A: A kilo, please.</w:t>
      </w:r>
    </w:p>
    <w:p w:rsidR="00582038" w:rsidRDefault="00582038" w:rsidP="00E77E3F"/>
    <w:p w:rsidR="00582038" w:rsidRPr="001E7712" w:rsidRDefault="00582038" w:rsidP="007073B1">
      <w:pPr>
        <w:shd w:val="clear" w:color="auto" w:fill="D9D9D9"/>
        <w:rPr>
          <w:b/>
          <w:bCs/>
        </w:rPr>
      </w:pPr>
      <w:r>
        <w:rPr>
          <w:b/>
          <w:bCs/>
        </w:rPr>
        <w:t>I</w:t>
      </w:r>
      <w:r w:rsidRPr="001E7712">
        <w:rPr>
          <w:b/>
          <w:bCs/>
        </w:rPr>
        <w:t xml:space="preserve">. Complete the sentences with the Present Simple or the Present Continuous of the </w:t>
      </w:r>
      <w:r>
        <w:rPr>
          <w:b/>
          <w:bCs/>
        </w:rPr>
        <w:t xml:space="preserve"> </w:t>
      </w:r>
      <w:r w:rsidRPr="001E7712">
        <w:rPr>
          <w:b/>
          <w:bCs/>
        </w:rPr>
        <w:t>verbs in the box.</w:t>
      </w:r>
    </w:p>
    <w:p w:rsidR="00582038" w:rsidRPr="007073B1" w:rsidRDefault="00582038" w:rsidP="007073B1"/>
    <w:p w:rsidR="00582038" w:rsidRPr="007073B1" w:rsidRDefault="00582038" w:rsidP="00EB4FB9">
      <w:pPr>
        <w:spacing w:line="276" w:lineRule="auto"/>
      </w:pPr>
      <w:r w:rsidRPr="007073B1">
        <w:t>1. My father ________ dinner for us every Saturday.(</w:t>
      </w:r>
      <w:r w:rsidRPr="007073B1">
        <w:rPr>
          <w:u w:val="single"/>
        </w:rPr>
        <w:t xml:space="preserve"> cook)</w:t>
      </w:r>
    </w:p>
    <w:p w:rsidR="00582038" w:rsidRPr="007073B1" w:rsidRDefault="00582038" w:rsidP="00EB4FB9">
      <w:pPr>
        <w:spacing w:line="276" w:lineRule="auto"/>
      </w:pPr>
      <w:r w:rsidRPr="007073B1">
        <w:t>2. Peter ______________ for a job at the moment.(</w:t>
      </w:r>
      <w:r w:rsidRPr="007073B1">
        <w:rPr>
          <w:u w:val="single"/>
        </w:rPr>
        <w:t xml:space="preserve"> look )     </w:t>
      </w:r>
    </w:p>
    <w:p w:rsidR="00582038" w:rsidRPr="007073B1" w:rsidRDefault="00582038" w:rsidP="00EB4FB9">
      <w:pPr>
        <w:spacing w:line="276" w:lineRule="auto"/>
      </w:pPr>
      <w:r w:rsidRPr="007073B1">
        <w:t>3. My brother never __________ up before ten o’clock on Sundays.(</w:t>
      </w:r>
      <w:r w:rsidRPr="007073B1">
        <w:rPr>
          <w:u w:val="single"/>
        </w:rPr>
        <w:t xml:space="preserve"> get)</w:t>
      </w:r>
    </w:p>
    <w:p w:rsidR="00582038" w:rsidRPr="007073B1" w:rsidRDefault="00582038" w:rsidP="00EB4FB9">
      <w:pPr>
        <w:spacing w:line="276" w:lineRule="auto"/>
      </w:pPr>
      <w:r w:rsidRPr="007073B1">
        <w:t>4. June is her bedroom. She ____________ on a mini skirt and a small top.(</w:t>
      </w:r>
      <w:r w:rsidRPr="007073B1">
        <w:rPr>
          <w:u w:val="single"/>
        </w:rPr>
        <w:t xml:space="preserve"> put)</w:t>
      </w:r>
    </w:p>
    <w:p w:rsidR="00582038" w:rsidRPr="007073B1" w:rsidRDefault="00582038" w:rsidP="00EB4FB9">
      <w:pPr>
        <w:spacing w:line="276" w:lineRule="auto"/>
      </w:pPr>
      <w:r w:rsidRPr="007073B1">
        <w:t>5. John is a mechanic. He ___________ cars. He isn’t at work today.</w:t>
      </w:r>
      <w:r w:rsidRPr="007073B1">
        <w:rPr>
          <w:u w:val="single"/>
        </w:rPr>
        <w:t xml:space="preserve"> (repair)</w:t>
      </w:r>
    </w:p>
    <w:p w:rsidR="00582038" w:rsidRDefault="00582038" w:rsidP="00E77E3F"/>
    <w:p w:rsidR="00582038" w:rsidRPr="008C6BB3" w:rsidRDefault="00582038" w:rsidP="00284A46">
      <w:pPr>
        <w:pStyle w:val="NoSpacing"/>
        <w:shd w:val="clear" w:color="auto" w:fill="D9D9D9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J. </w:t>
      </w:r>
      <w:r w:rsidRPr="008C6BB3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Fill in the blansk with “make”or “do”</w:t>
      </w:r>
    </w:p>
    <w:p w:rsidR="00582038" w:rsidRDefault="00582038" w:rsidP="00284A46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582038" w:rsidRPr="008C6BB3" w:rsidRDefault="00582038" w:rsidP="00284A46">
      <w:pPr>
        <w:pStyle w:val="ListParagraph"/>
        <w:numPr>
          <w:ilvl w:val="0"/>
          <w:numId w:val="3"/>
        </w:numPr>
      </w:pPr>
      <w:r w:rsidRPr="008C6BB3">
        <w:t xml:space="preserve">____________  </w:t>
      </w:r>
      <w:r>
        <w:t>tea</w:t>
      </w:r>
    </w:p>
    <w:p w:rsidR="00582038" w:rsidRPr="008C6BB3" w:rsidRDefault="00582038" w:rsidP="00284A46">
      <w:pPr>
        <w:pStyle w:val="ListParagraph"/>
        <w:numPr>
          <w:ilvl w:val="0"/>
          <w:numId w:val="3"/>
        </w:numPr>
      </w:pPr>
      <w:r w:rsidRPr="008C6BB3">
        <w:t xml:space="preserve">____________  </w:t>
      </w:r>
      <w:r>
        <w:t>friend</w:t>
      </w:r>
    </w:p>
    <w:p w:rsidR="00582038" w:rsidRPr="008C6BB3" w:rsidRDefault="00582038" w:rsidP="00284A46">
      <w:pPr>
        <w:pStyle w:val="ListParagraph"/>
        <w:numPr>
          <w:ilvl w:val="0"/>
          <w:numId w:val="3"/>
        </w:numPr>
      </w:pPr>
      <w:r w:rsidRPr="008C6BB3">
        <w:t xml:space="preserve">____________  </w:t>
      </w:r>
      <w:r>
        <w:t>a favour</w:t>
      </w:r>
    </w:p>
    <w:p w:rsidR="00582038" w:rsidRPr="008C6BB3" w:rsidRDefault="00582038" w:rsidP="00284A46">
      <w:pPr>
        <w:pStyle w:val="ListParagraph"/>
        <w:numPr>
          <w:ilvl w:val="0"/>
          <w:numId w:val="3"/>
        </w:numPr>
      </w:pPr>
      <w:r w:rsidRPr="008C6BB3">
        <w:t xml:space="preserve">____________ </w:t>
      </w:r>
      <w:r>
        <w:t>the gardening</w:t>
      </w:r>
    </w:p>
    <w:p w:rsidR="00582038" w:rsidRDefault="00582038" w:rsidP="00284A46">
      <w:pPr>
        <w:pStyle w:val="ListParagraph"/>
        <w:numPr>
          <w:ilvl w:val="0"/>
          <w:numId w:val="3"/>
        </w:numPr>
      </w:pPr>
      <w:r w:rsidRPr="008C6BB3">
        <w:t xml:space="preserve">____________  </w:t>
      </w:r>
      <w:r>
        <w:t>tea</w:t>
      </w:r>
    </w:p>
    <w:p w:rsidR="00582038" w:rsidRPr="008C6BB3" w:rsidRDefault="00582038" w:rsidP="00EB4FB9">
      <w:pPr>
        <w:pStyle w:val="ListParagraph"/>
      </w:pPr>
    </w:p>
    <w:p w:rsidR="00582038" w:rsidRPr="00893C1B" w:rsidRDefault="00582038" w:rsidP="00EB4FB9">
      <w:pPr>
        <w:shd w:val="clear" w:color="auto" w:fill="D9D9D9"/>
        <w:spacing w:after="142" w:line="190" w:lineRule="exact"/>
        <w:ind w:left="400" w:hanging="380"/>
        <w:rPr>
          <w:b/>
          <w:bCs/>
        </w:rPr>
      </w:pPr>
      <w:r>
        <w:rPr>
          <w:b/>
          <w:bCs/>
        </w:rPr>
        <w:t xml:space="preserve">K. </w:t>
      </w:r>
      <w:r w:rsidRPr="00893C1B">
        <w:rPr>
          <w:b/>
          <w:bCs/>
        </w:rPr>
        <w:t>Complete the phrases with a suitable unit below and make them plural.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A0"/>
      </w:tblPr>
      <w:tblGrid>
        <w:gridCol w:w="1739"/>
        <w:gridCol w:w="1336"/>
        <w:gridCol w:w="1238"/>
        <w:gridCol w:w="1310"/>
        <w:gridCol w:w="1318"/>
      </w:tblGrid>
      <w:tr w:rsidR="00582038" w:rsidRPr="00893C1B">
        <w:trPr>
          <w:trHeight w:val="461"/>
          <w:jc w:val="center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2038" w:rsidRPr="003B4760" w:rsidRDefault="00582038" w:rsidP="00FF79B8">
            <w:pPr>
              <w:framePr w:wrap="notBeside" w:vAnchor="text" w:hAnchor="text" w:xAlign="center" w:y="1"/>
              <w:ind w:left="800"/>
            </w:pPr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>piece</w:t>
            </w: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FFFFFF"/>
          </w:tcPr>
          <w:p w:rsidR="00582038" w:rsidRPr="003B4760" w:rsidRDefault="00582038" w:rsidP="00FF79B8">
            <w:pPr>
              <w:framePr w:wrap="notBeside" w:vAnchor="text" w:hAnchor="text" w:xAlign="center" w:y="1"/>
              <w:ind w:left="340"/>
            </w:pPr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>tin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FFFFF"/>
          </w:tcPr>
          <w:p w:rsidR="00582038" w:rsidRPr="003B4760" w:rsidRDefault="00582038" w:rsidP="001B3132">
            <w:pPr>
              <w:framePr w:wrap="notBeside" w:vAnchor="text" w:hAnchor="text" w:xAlign="center" w:y="1"/>
              <w:ind w:left="280"/>
            </w:pPr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>a bar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FFFFFF"/>
          </w:tcPr>
          <w:p w:rsidR="00582038" w:rsidRPr="003B4760" w:rsidRDefault="00582038" w:rsidP="001B3132">
            <w:pPr>
              <w:framePr w:wrap="notBeside" w:vAnchor="text" w:hAnchor="text" w:xAlign="center" w:y="1"/>
              <w:ind w:left="320"/>
            </w:pPr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>a bunch</w:t>
            </w:r>
          </w:p>
        </w:tc>
        <w:tc>
          <w:tcPr>
            <w:tcW w:w="131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582038" w:rsidRPr="003B4760" w:rsidRDefault="00582038" w:rsidP="00FF79B8">
            <w:pPr>
              <w:framePr w:wrap="notBeside" w:vAnchor="text" w:hAnchor="text" w:xAlign="center" w:y="1"/>
              <w:ind w:left="280"/>
            </w:pPr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>packet</w:t>
            </w:r>
          </w:p>
        </w:tc>
      </w:tr>
      <w:tr w:rsidR="00582038">
        <w:trPr>
          <w:trHeight w:val="410"/>
          <w:jc w:val="center"/>
        </w:trPr>
        <w:tc>
          <w:tcPr>
            <w:tcW w:w="173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2038" w:rsidRPr="003B4760" w:rsidRDefault="00582038" w:rsidP="001B3132">
            <w:pPr>
              <w:framePr w:wrap="notBeside" w:vAnchor="text" w:hAnchor="text" w:xAlign="center" w:y="1"/>
              <w:ind w:left="800"/>
            </w:pPr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>a jar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FFFFFF"/>
          </w:tcPr>
          <w:p w:rsidR="00582038" w:rsidRPr="003B4760" w:rsidRDefault="00582038" w:rsidP="00FF79B8">
            <w:pPr>
              <w:framePr w:wrap="notBeside" w:vAnchor="text" w:hAnchor="text" w:xAlign="center" w:y="1"/>
              <w:ind w:left="340"/>
            </w:pPr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>bottle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FFFFF"/>
          </w:tcPr>
          <w:p w:rsidR="00582038" w:rsidRPr="003B4760" w:rsidRDefault="00582038" w:rsidP="001B3132">
            <w:pPr>
              <w:framePr w:wrap="notBeside" w:vAnchor="text" w:hAnchor="text" w:xAlign="center" w:y="1"/>
              <w:ind w:left="280"/>
            </w:pPr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>a glass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FFFFFF"/>
          </w:tcPr>
          <w:p w:rsidR="00582038" w:rsidRPr="003B4760" w:rsidRDefault="00582038" w:rsidP="001B3132">
            <w:pPr>
              <w:framePr w:wrap="notBeside" w:vAnchor="text" w:hAnchor="text" w:xAlign="center" w:y="1"/>
              <w:ind w:left="320"/>
            </w:pPr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>a cup</w:t>
            </w:r>
          </w:p>
        </w:tc>
        <w:tc>
          <w:tcPr>
            <w:tcW w:w="131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038" w:rsidRPr="003B4760" w:rsidRDefault="00582038" w:rsidP="001B3132">
            <w:pPr>
              <w:framePr w:wrap="notBeside" w:vAnchor="text" w:hAnchor="text" w:xAlign="center" w:y="1"/>
              <w:ind w:left="280"/>
            </w:pPr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>a kilo</w:t>
            </w:r>
          </w:p>
        </w:tc>
      </w:tr>
    </w:tbl>
    <w:p w:rsidR="00582038" w:rsidRDefault="00582038" w:rsidP="00EB4FB9">
      <w:pPr>
        <w:spacing w:after="142" w:line="190" w:lineRule="exact"/>
        <w:ind w:left="360"/>
      </w:pPr>
    </w:p>
    <w:p w:rsidR="00582038" w:rsidRDefault="00582038" w:rsidP="00EB4FB9">
      <w:pPr>
        <w:pStyle w:val="ListParagraph"/>
        <w:numPr>
          <w:ilvl w:val="0"/>
          <w:numId w:val="4"/>
        </w:numPr>
        <w:sectPr w:rsidR="00582038" w:rsidSect="00246C1C">
          <w:pgSz w:w="11906" w:h="16838"/>
          <w:pgMar w:top="284" w:right="424" w:bottom="1417" w:left="426" w:header="708" w:footer="708" w:gutter="0"/>
          <w:cols w:space="708"/>
          <w:docGrid w:linePitch="360"/>
        </w:sectPr>
      </w:pPr>
    </w:p>
    <w:p w:rsidR="00582038" w:rsidRPr="008C6BB3" w:rsidRDefault="00582038" w:rsidP="00EB4FB9">
      <w:pPr>
        <w:pStyle w:val="ListParagraph"/>
        <w:numPr>
          <w:ilvl w:val="0"/>
          <w:numId w:val="4"/>
        </w:numPr>
      </w:pPr>
      <w:r w:rsidRPr="008C6BB3">
        <w:t xml:space="preserve">____________  </w:t>
      </w:r>
      <w:r>
        <w:t>of jam</w:t>
      </w:r>
    </w:p>
    <w:p w:rsidR="00582038" w:rsidRPr="008C6BB3" w:rsidRDefault="00582038" w:rsidP="00EB4FB9">
      <w:pPr>
        <w:pStyle w:val="ListParagraph"/>
        <w:numPr>
          <w:ilvl w:val="0"/>
          <w:numId w:val="4"/>
        </w:numPr>
      </w:pPr>
      <w:r w:rsidRPr="008C6BB3">
        <w:t xml:space="preserve">____________  </w:t>
      </w:r>
      <w:r>
        <w:t>of flour</w:t>
      </w:r>
    </w:p>
    <w:p w:rsidR="00582038" w:rsidRPr="008C6BB3" w:rsidRDefault="00582038" w:rsidP="00EB4FB9">
      <w:pPr>
        <w:pStyle w:val="ListParagraph"/>
        <w:numPr>
          <w:ilvl w:val="0"/>
          <w:numId w:val="4"/>
        </w:numPr>
      </w:pPr>
      <w:r w:rsidRPr="008C6BB3">
        <w:t xml:space="preserve">____________  </w:t>
      </w:r>
      <w:r>
        <w:t>of parsley</w:t>
      </w:r>
    </w:p>
    <w:p w:rsidR="00582038" w:rsidRPr="008C6BB3" w:rsidRDefault="00582038" w:rsidP="00EB4FB9">
      <w:pPr>
        <w:pStyle w:val="ListParagraph"/>
        <w:numPr>
          <w:ilvl w:val="0"/>
          <w:numId w:val="4"/>
        </w:numPr>
      </w:pPr>
      <w:r w:rsidRPr="008C6BB3">
        <w:t xml:space="preserve">____________ </w:t>
      </w:r>
      <w:r>
        <w:t>of cake</w:t>
      </w:r>
    </w:p>
    <w:p w:rsidR="00582038" w:rsidRDefault="00582038" w:rsidP="00EB4FB9">
      <w:pPr>
        <w:pStyle w:val="ListParagraph"/>
        <w:numPr>
          <w:ilvl w:val="0"/>
          <w:numId w:val="4"/>
        </w:numPr>
      </w:pPr>
      <w:r w:rsidRPr="008C6BB3">
        <w:t xml:space="preserve">____________  </w:t>
      </w:r>
      <w:r>
        <w:t>of orange juice</w:t>
      </w:r>
    </w:p>
    <w:p w:rsidR="00582038" w:rsidRPr="008C6BB3" w:rsidRDefault="00582038" w:rsidP="00FF79B8">
      <w:pPr>
        <w:pStyle w:val="ListParagraph"/>
      </w:pPr>
      <w:bookmarkStart w:id="4" w:name="_GoBack"/>
      <w:bookmarkEnd w:id="4"/>
    </w:p>
    <w:p w:rsidR="00582038" w:rsidRPr="008C6BB3" w:rsidRDefault="00582038" w:rsidP="00EB4FB9">
      <w:pPr>
        <w:pStyle w:val="ListParagraph"/>
        <w:numPr>
          <w:ilvl w:val="0"/>
          <w:numId w:val="4"/>
        </w:numPr>
      </w:pPr>
      <w:r w:rsidRPr="008C6BB3">
        <w:t xml:space="preserve">____________ </w:t>
      </w:r>
      <w:r>
        <w:t xml:space="preserve"> of </w:t>
      </w:r>
      <w:r w:rsidRPr="008C6BB3">
        <w:t xml:space="preserve"> </w:t>
      </w:r>
      <w:r>
        <w:t>coffee</w:t>
      </w:r>
    </w:p>
    <w:p w:rsidR="00582038" w:rsidRPr="008C6BB3" w:rsidRDefault="00582038" w:rsidP="00EB4FB9">
      <w:pPr>
        <w:pStyle w:val="ListParagraph"/>
        <w:numPr>
          <w:ilvl w:val="0"/>
          <w:numId w:val="4"/>
        </w:numPr>
      </w:pPr>
      <w:r w:rsidRPr="008C6BB3">
        <w:t xml:space="preserve">____________  </w:t>
      </w:r>
      <w:r>
        <w:t>of toothpaste</w:t>
      </w:r>
    </w:p>
    <w:p w:rsidR="00582038" w:rsidRPr="008C6BB3" w:rsidRDefault="00582038" w:rsidP="00EB4FB9">
      <w:pPr>
        <w:pStyle w:val="ListParagraph"/>
        <w:numPr>
          <w:ilvl w:val="0"/>
          <w:numId w:val="4"/>
        </w:numPr>
      </w:pPr>
      <w:r w:rsidRPr="008C6BB3">
        <w:t xml:space="preserve">____________  </w:t>
      </w:r>
      <w:r>
        <w:t>of mineral water</w:t>
      </w:r>
    </w:p>
    <w:p w:rsidR="00582038" w:rsidRPr="008C6BB3" w:rsidRDefault="00582038" w:rsidP="00EB4FB9">
      <w:pPr>
        <w:pStyle w:val="ListParagraph"/>
        <w:numPr>
          <w:ilvl w:val="0"/>
          <w:numId w:val="4"/>
        </w:numPr>
      </w:pPr>
      <w:r w:rsidRPr="008C6BB3">
        <w:t xml:space="preserve">____________ </w:t>
      </w:r>
      <w:r>
        <w:t>of beans</w:t>
      </w:r>
    </w:p>
    <w:p w:rsidR="00582038" w:rsidRPr="00E77E3F" w:rsidRDefault="00582038" w:rsidP="00E77E3F">
      <w:pPr>
        <w:pStyle w:val="ListParagraph"/>
        <w:numPr>
          <w:ilvl w:val="0"/>
          <w:numId w:val="4"/>
        </w:numPr>
      </w:pPr>
      <w:r>
        <w:rPr>
          <w:noProof/>
        </w:rPr>
        <w:pict>
          <v:shape id="Metin Kutusu 2" o:spid="_x0000_s1027" type="#_x0000_t202" style="position:absolute;left:0;text-align:left;margin-left:142.85pt;margin-top:28.15pt;width:104.1pt;height:63.75pt;z-index:251659264;visibility:visible" stroked="f">
            <v:textbox>
              <w:txbxContent>
                <w:p w:rsidR="00582038" w:rsidRPr="003B4760" w:rsidRDefault="00582038" w:rsidP="00EB4FB9">
                  <w:pPr>
                    <w:pStyle w:val="NoSpacing"/>
                    <w:jc w:val="right"/>
                    <w:rPr>
                      <w:rFonts w:ascii="Times New Roman" w:hAnsi="Times New Roman" w:cs="Times New Roman"/>
                    </w:rPr>
                  </w:pPr>
                  <w:r w:rsidRPr="003B4760">
                    <w:rPr>
                      <w:rFonts w:ascii="Times New Roman" w:hAnsi="Times New Roman" w:cs="Times New Roman"/>
                    </w:rPr>
                    <w:t>Time is 45 min.</w:t>
                  </w:r>
                </w:p>
                <w:p w:rsidR="00582038" w:rsidRPr="003B4760" w:rsidRDefault="00582038" w:rsidP="00EB4FB9">
                  <w:pPr>
                    <w:pStyle w:val="NoSpacing"/>
                    <w:jc w:val="right"/>
                    <w:rPr>
                      <w:rFonts w:ascii="Times New Roman" w:hAnsi="Times New Roman" w:cs="Times New Roman"/>
                    </w:rPr>
                  </w:pPr>
                  <w:r w:rsidRPr="003B4760">
                    <w:rPr>
                      <w:rFonts w:ascii="Times New Roman" w:hAnsi="Times New Roman" w:cs="Times New Roman"/>
                    </w:rPr>
                    <w:t>Good Luck!</w:t>
                  </w:r>
                </w:p>
                <w:p w:rsidR="00582038" w:rsidRPr="003B4760" w:rsidRDefault="00582038" w:rsidP="00EB4FB9">
                  <w:pPr>
                    <w:pStyle w:val="NoSpacing"/>
                    <w:jc w:val="right"/>
                    <w:rPr>
                      <w:rFonts w:ascii="Times New Roman" w:hAnsi="Times New Roman" w:cs="Times New Roman"/>
                    </w:rPr>
                  </w:pPr>
                  <w:r w:rsidRPr="003B4760">
                    <w:rPr>
                      <w:rFonts w:ascii="Times New Roman" w:hAnsi="Times New Roman" w:cs="Times New Roman"/>
                    </w:rPr>
                    <w:t>Serkan Ekin</w:t>
                  </w:r>
                </w:p>
                <w:p w:rsidR="00582038" w:rsidRDefault="00582038" w:rsidP="00EB4FB9"/>
              </w:txbxContent>
            </v:textbox>
          </v:shape>
        </w:pict>
      </w:r>
      <w:r w:rsidRPr="008C6BB3">
        <w:t xml:space="preserve">____________  </w:t>
      </w:r>
      <w:r>
        <w:t>of tomatoes</w:t>
      </w:r>
    </w:p>
    <w:sectPr w:rsidR="00582038" w:rsidRPr="00E77E3F" w:rsidSect="00FF79B8">
      <w:type w:val="continuous"/>
      <w:pgSz w:w="11906" w:h="16838"/>
      <w:pgMar w:top="426" w:right="282" w:bottom="709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C1AD5"/>
    <w:multiLevelType w:val="hybridMultilevel"/>
    <w:tmpl w:val="182E04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7C314A"/>
    <w:multiLevelType w:val="hybridMultilevel"/>
    <w:tmpl w:val="182E04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4D0C4F"/>
    <w:multiLevelType w:val="hybridMultilevel"/>
    <w:tmpl w:val="54EE7E6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6C563D"/>
    <w:multiLevelType w:val="hybridMultilevel"/>
    <w:tmpl w:val="AF9A31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6F9B"/>
    <w:rsid w:val="000F640D"/>
    <w:rsid w:val="00150567"/>
    <w:rsid w:val="001731E8"/>
    <w:rsid w:val="001B3132"/>
    <w:rsid w:val="001B5BA1"/>
    <w:rsid w:val="001E7712"/>
    <w:rsid w:val="00246C1C"/>
    <w:rsid w:val="00284A46"/>
    <w:rsid w:val="003B4760"/>
    <w:rsid w:val="00401214"/>
    <w:rsid w:val="00417480"/>
    <w:rsid w:val="00454F44"/>
    <w:rsid w:val="00505CF8"/>
    <w:rsid w:val="00582038"/>
    <w:rsid w:val="005D4003"/>
    <w:rsid w:val="00692FCD"/>
    <w:rsid w:val="006C3604"/>
    <w:rsid w:val="006E1814"/>
    <w:rsid w:val="007073B1"/>
    <w:rsid w:val="00853BB4"/>
    <w:rsid w:val="00893C1B"/>
    <w:rsid w:val="008946CD"/>
    <w:rsid w:val="008C20DA"/>
    <w:rsid w:val="008C6BB3"/>
    <w:rsid w:val="00A3009D"/>
    <w:rsid w:val="00A66D52"/>
    <w:rsid w:val="00C815F9"/>
    <w:rsid w:val="00CD001E"/>
    <w:rsid w:val="00D26CE2"/>
    <w:rsid w:val="00D5013D"/>
    <w:rsid w:val="00D632AE"/>
    <w:rsid w:val="00DA4692"/>
    <w:rsid w:val="00DA5395"/>
    <w:rsid w:val="00DE3F90"/>
    <w:rsid w:val="00E46F9B"/>
    <w:rsid w:val="00E77E3F"/>
    <w:rsid w:val="00EB4FB9"/>
    <w:rsid w:val="00EE626F"/>
    <w:rsid w:val="00FF79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6D5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E46F9B"/>
    <w:rPr>
      <w:rFonts w:cs="Calibri"/>
      <w:lang w:eastAsia="en-US"/>
    </w:rPr>
  </w:style>
  <w:style w:type="paragraph" w:styleId="ListParagraph">
    <w:name w:val="List Paragraph"/>
    <w:basedOn w:val="Normal"/>
    <w:uiPriority w:val="99"/>
    <w:qFormat/>
    <w:rsid w:val="00A66D52"/>
    <w:pPr>
      <w:ind w:left="720"/>
    </w:pPr>
  </w:style>
  <w:style w:type="character" w:customStyle="1" w:styleId="Gvdemetni">
    <w:name w:val="Gövde metni"/>
    <w:basedOn w:val="DefaultParagraphFont"/>
    <w:uiPriority w:val="99"/>
    <w:rsid w:val="00EB4FB9"/>
    <w:rPr>
      <w:rFonts w:ascii="Arial" w:hAnsi="Arial" w:cs="Arial"/>
      <w:spacing w:val="0"/>
      <w:sz w:val="20"/>
      <w:szCs w:val="20"/>
    </w:rPr>
  </w:style>
  <w:style w:type="character" w:styleId="Hyperlink">
    <w:name w:val="Hyperlink"/>
    <w:basedOn w:val="DefaultParagraphFont"/>
    <w:uiPriority w:val="99"/>
    <w:rsid w:val="00DA469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405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118</TotalTime>
  <Pages>2</Pages>
  <Words>601</Words>
  <Characters>3431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Serkan</dc:creator>
  <cp:keywords/>
  <dc:description/>
  <cp:lastModifiedBy>EDANUR</cp:lastModifiedBy>
  <cp:revision>18</cp:revision>
  <dcterms:created xsi:type="dcterms:W3CDTF">2012-03-03T12:07:00Z</dcterms:created>
  <dcterms:modified xsi:type="dcterms:W3CDTF">2013-03-17T18:10:00Z</dcterms:modified>
</cp:coreProperties>
</file>